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C87" w:rsidRPr="0056341F" w:rsidRDefault="00CC6C87" w:rsidP="0056341F">
      <w:pPr>
        <w:jc w:val="center"/>
        <w:rPr>
          <w:rFonts w:ascii="Arial" w:hAnsi="Arial" w:cs="Arial"/>
          <w:b/>
          <w:sz w:val="28"/>
          <w:szCs w:val="28"/>
        </w:rPr>
      </w:pPr>
      <w:r w:rsidRPr="0056341F"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CC6C87" w:rsidRPr="0056341F" w:rsidRDefault="00CC6C87" w:rsidP="0056341F">
      <w:pPr>
        <w:jc w:val="center"/>
        <w:rPr>
          <w:rFonts w:ascii="Arial" w:hAnsi="Arial" w:cs="Arial"/>
          <w:sz w:val="28"/>
          <w:szCs w:val="28"/>
        </w:rPr>
      </w:pPr>
      <w:r w:rsidRPr="0056341F"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CC6C87" w:rsidRPr="0056341F" w:rsidRDefault="00CC6C87" w:rsidP="0056341F">
      <w:pPr>
        <w:jc w:val="center"/>
        <w:rPr>
          <w:rFonts w:ascii="Arial" w:hAnsi="Arial" w:cs="Arial"/>
          <w:b/>
        </w:rPr>
      </w:pPr>
    </w:p>
    <w:p w:rsidR="00CC6C87" w:rsidRDefault="00CC6C87" w:rsidP="00563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Nome da Organização: Associação Educacional e Beneficente Vale da Bênção</w:t>
      </w:r>
    </w:p>
    <w:p w:rsidR="00CC6C87" w:rsidRDefault="00CC6C87" w:rsidP="00563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Nº do CNPJ: 50.811.330/0001-35</w:t>
      </w:r>
    </w:p>
    <w:p w:rsidR="00CC6C87" w:rsidRDefault="00CC6C87" w:rsidP="0056341F">
      <w:pPr>
        <w:spacing w:line="360" w:lineRule="auto"/>
        <w:rPr>
          <w:rFonts w:ascii="Arial" w:hAnsi="Arial" w:cs="Arial"/>
          <w:b/>
        </w:rPr>
      </w:pPr>
    </w:p>
    <w:p w:rsidR="00CC6C87" w:rsidRDefault="00CC6C87" w:rsidP="0056341F">
      <w:pPr>
        <w:spacing w:line="360" w:lineRule="auto"/>
        <w:rPr>
          <w:rFonts w:ascii="Arial" w:hAnsi="Arial" w:cs="Arial"/>
          <w:b/>
          <w:u w:val="single"/>
        </w:rPr>
      </w:pPr>
      <w:r w:rsidRPr="0056341F">
        <w:rPr>
          <w:rFonts w:ascii="Arial" w:hAnsi="Arial" w:cs="Arial"/>
          <w:b/>
          <w:u w:val="single"/>
        </w:rPr>
        <w:t xml:space="preserve">1 </w:t>
      </w:r>
      <w:r>
        <w:rPr>
          <w:rFonts w:ascii="Arial" w:hAnsi="Arial" w:cs="Arial"/>
          <w:b/>
          <w:u w:val="single"/>
        </w:rPr>
        <w:t>–</w:t>
      </w:r>
      <w:r w:rsidRPr="0056341F">
        <w:rPr>
          <w:rFonts w:ascii="Arial" w:hAnsi="Arial" w:cs="Arial"/>
          <w:b/>
          <w:u w:val="single"/>
        </w:rPr>
        <w:t xml:space="preserve"> DIRETORIA</w:t>
      </w:r>
    </w:p>
    <w:p w:rsidR="00CC6C87" w:rsidRPr="0056341F" w:rsidRDefault="00CC6C87" w:rsidP="0056341F">
      <w:pPr>
        <w:spacing w:line="360" w:lineRule="auto"/>
        <w:rPr>
          <w:rFonts w:ascii="Arial" w:hAnsi="Arial" w:cs="Arial"/>
          <w:b/>
          <w:u w:val="single"/>
        </w:rPr>
      </w:pP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Presidente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Bernardo Jonhoson Santos de França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1.617.770 SSP/RN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913.645.234-34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Natal/RN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30/01/1975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Barão do Rio Branco, nº 365, Apto. 01 – Jd. Meny – CEP 18130-020 – São Roque/SP.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 xml:space="preserve"> prof.bernardojohnson@gmail.com</w:t>
      </w:r>
    </w:p>
    <w:p w:rsidR="00CC6C87" w:rsidRDefault="00CC6C87" w:rsidP="0056341F">
      <w:pPr>
        <w:spacing w:line="360" w:lineRule="auto"/>
        <w:rPr>
          <w:rFonts w:ascii="Arial" w:hAnsi="Arial" w:cs="Arial"/>
          <w:b/>
        </w:rPr>
      </w:pP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Vice-Presidente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Tilza Mazon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3.865.021-6 SSP/SP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046.006.228-04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Catanduva/SP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07/04/1936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Alameda Nazaré, nº 291 – Vale da Bênção – CEP 18147-000 – Araçariguama/SP.</w:t>
      </w:r>
    </w:p>
    <w:p w:rsidR="00CC6C87" w:rsidRPr="00C40E58" w:rsidRDefault="00CC6C87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C40E58">
        <w:rPr>
          <w:rFonts w:ascii="Arial" w:hAnsi="Arial" w:cs="Arial"/>
          <w:sz w:val="20"/>
          <w:szCs w:val="20"/>
          <w:lang w:val="en-US"/>
        </w:rPr>
        <w:t>E.mail: juridico@valedabencao.org.br</w:t>
      </w:r>
    </w:p>
    <w:p w:rsidR="00CC6C87" w:rsidRPr="00C40E58" w:rsidRDefault="00CC6C87" w:rsidP="00D444FB">
      <w:pPr>
        <w:rPr>
          <w:rFonts w:ascii="Arial" w:hAnsi="Arial" w:cs="Arial"/>
          <w:b/>
          <w:lang w:val="en-US"/>
        </w:rPr>
      </w:pPr>
    </w:p>
    <w:p w:rsidR="00CC6C87" w:rsidRPr="00655751" w:rsidRDefault="00CC6C87" w:rsidP="00655751">
      <w:pPr>
        <w:spacing w:line="360" w:lineRule="auto"/>
        <w:rPr>
          <w:rFonts w:ascii="Arial" w:hAnsi="Arial" w:cs="Arial"/>
          <w:sz w:val="20"/>
          <w:szCs w:val="20"/>
        </w:rPr>
      </w:pPr>
      <w:r w:rsidRPr="00655751">
        <w:rPr>
          <w:rFonts w:ascii="Arial" w:hAnsi="Arial" w:cs="Arial"/>
          <w:sz w:val="20"/>
          <w:szCs w:val="20"/>
        </w:rPr>
        <w:t>Cargo:1º Tesoureiro</w:t>
      </w:r>
    </w:p>
    <w:p w:rsidR="00CC6C87" w:rsidRPr="00655751" w:rsidRDefault="00CC6C87" w:rsidP="00655751">
      <w:pPr>
        <w:spacing w:line="360" w:lineRule="auto"/>
        <w:rPr>
          <w:rFonts w:ascii="Arial" w:hAnsi="Arial" w:cs="Arial"/>
          <w:sz w:val="20"/>
          <w:szCs w:val="20"/>
        </w:rPr>
      </w:pPr>
      <w:r w:rsidRPr="00655751">
        <w:rPr>
          <w:rFonts w:ascii="Arial" w:hAnsi="Arial" w:cs="Arial"/>
          <w:sz w:val="20"/>
          <w:szCs w:val="20"/>
        </w:rPr>
        <w:t>Nome: Silvia Oliveira França</w:t>
      </w:r>
    </w:p>
    <w:p w:rsidR="00CC6C87" w:rsidRPr="00655751" w:rsidRDefault="00CC6C87" w:rsidP="00655751">
      <w:pPr>
        <w:spacing w:line="360" w:lineRule="auto"/>
        <w:rPr>
          <w:rFonts w:ascii="Arial" w:hAnsi="Arial" w:cs="Arial"/>
          <w:sz w:val="20"/>
          <w:szCs w:val="20"/>
        </w:rPr>
      </w:pPr>
      <w:r w:rsidRPr="00655751">
        <w:rPr>
          <w:rFonts w:ascii="Arial" w:hAnsi="Arial" w:cs="Arial"/>
          <w:sz w:val="20"/>
          <w:szCs w:val="20"/>
        </w:rPr>
        <w:t>RG: 20.727.013-2 SSP/SP</w:t>
      </w:r>
    </w:p>
    <w:p w:rsidR="00CC6C87" w:rsidRPr="00655751" w:rsidRDefault="00CC6C87" w:rsidP="00655751">
      <w:pPr>
        <w:spacing w:line="360" w:lineRule="auto"/>
        <w:rPr>
          <w:rFonts w:ascii="Arial" w:hAnsi="Arial" w:cs="Arial"/>
          <w:sz w:val="20"/>
          <w:szCs w:val="20"/>
        </w:rPr>
      </w:pPr>
      <w:r w:rsidRPr="00655751">
        <w:rPr>
          <w:rFonts w:ascii="Arial" w:hAnsi="Arial" w:cs="Arial"/>
          <w:sz w:val="20"/>
          <w:szCs w:val="20"/>
        </w:rPr>
        <w:t>CPF: 160.830.228-86</w:t>
      </w:r>
    </w:p>
    <w:p w:rsidR="00CC6C87" w:rsidRPr="00655751" w:rsidRDefault="00CC6C87" w:rsidP="00655751">
      <w:pPr>
        <w:spacing w:line="360" w:lineRule="auto"/>
        <w:rPr>
          <w:rFonts w:ascii="Arial" w:hAnsi="Arial" w:cs="Arial"/>
          <w:sz w:val="20"/>
          <w:szCs w:val="20"/>
        </w:rPr>
      </w:pPr>
      <w:r w:rsidRPr="00655751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CC6C87" w:rsidRPr="00D444FB" w:rsidRDefault="00CC6C87" w:rsidP="00655751">
      <w:pPr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Araci/BA</w:t>
      </w:r>
    </w:p>
    <w:p w:rsidR="00CC6C87" w:rsidRPr="00D444FB" w:rsidRDefault="00CC6C87" w:rsidP="00655751">
      <w:pPr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04/05/1974</w:t>
      </w:r>
    </w:p>
    <w:p w:rsidR="00CC6C87" w:rsidRPr="00655751" w:rsidRDefault="00CC6C87" w:rsidP="00655751">
      <w:pPr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</w:t>
      </w:r>
      <w:r w:rsidRPr="00655751">
        <w:rPr>
          <w:rFonts w:ascii="Arial" w:hAnsi="Arial" w:cs="Arial"/>
          <w:sz w:val="20"/>
          <w:szCs w:val="20"/>
        </w:rPr>
        <w:t>Rua Tenente Francisco Luiz de Campos, 16 - Vila Junqueira</w:t>
      </w:r>
      <w:r>
        <w:rPr>
          <w:rFonts w:ascii="Arial" w:hAnsi="Arial" w:cs="Arial"/>
          <w:sz w:val="20"/>
          <w:szCs w:val="20"/>
        </w:rPr>
        <w:t xml:space="preserve"> – </w:t>
      </w:r>
      <w:r w:rsidRPr="00655751">
        <w:rPr>
          <w:rFonts w:ascii="Arial" w:hAnsi="Arial" w:cs="Arial"/>
          <w:sz w:val="20"/>
          <w:szCs w:val="20"/>
        </w:rPr>
        <w:t xml:space="preserve">CEP 18135-000 </w:t>
      </w:r>
      <w:r>
        <w:rPr>
          <w:rFonts w:ascii="Arial" w:hAnsi="Arial" w:cs="Arial"/>
          <w:sz w:val="20"/>
          <w:szCs w:val="20"/>
        </w:rPr>
        <w:t xml:space="preserve">– </w:t>
      </w:r>
      <w:r w:rsidRPr="00655751">
        <w:rPr>
          <w:rFonts w:ascii="Arial" w:hAnsi="Arial" w:cs="Arial"/>
          <w:sz w:val="20"/>
          <w:szCs w:val="20"/>
        </w:rPr>
        <w:t>São Roque</w:t>
      </w:r>
      <w:r>
        <w:rPr>
          <w:rFonts w:ascii="Arial" w:hAnsi="Arial" w:cs="Arial"/>
          <w:sz w:val="20"/>
          <w:szCs w:val="20"/>
        </w:rPr>
        <w:t>/SP.</w:t>
      </w:r>
    </w:p>
    <w:p w:rsidR="00CC6C87" w:rsidRPr="00C40E58" w:rsidRDefault="00CC6C87" w:rsidP="00D444FB">
      <w:pPr>
        <w:spacing w:line="360" w:lineRule="auto"/>
        <w:rPr>
          <w:rFonts w:ascii="Arial" w:hAnsi="Arial" w:cs="Arial"/>
          <w:b/>
          <w:sz w:val="20"/>
          <w:szCs w:val="20"/>
          <w:lang w:val="en-US"/>
        </w:rPr>
      </w:pPr>
      <w:r w:rsidRPr="00C40E58">
        <w:rPr>
          <w:rFonts w:ascii="Arial" w:hAnsi="Arial" w:cs="Arial"/>
          <w:sz w:val="20"/>
          <w:szCs w:val="20"/>
          <w:lang w:val="en-US"/>
        </w:rPr>
        <w:t xml:space="preserve">E.mail: </w:t>
      </w:r>
      <w:r w:rsidRPr="00C40E58">
        <w:rPr>
          <w:rStyle w:val="unsafesenderemail2"/>
          <w:rFonts w:ascii="Arial" w:hAnsi="Arial" w:cs="Arial"/>
          <w:color w:val="000000"/>
          <w:sz w:val="20"/>
          <w:szCs w:val="20"/>
          <w:lang w:val="en-US"/>
        </w:rPr>
        <w:t>tesourariacevangelistico@hotmail.com</w:t>
      </w:r>
    </w:p>
    <w:p w:rsidR="00CC6C87" w:rsidRPr="00C40E58" w:rsidRDefault="00CC6C87" w:rsidP="0056341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C40E58">
        <w:rPr>
          <w:rFonts w:ascii="Arial" w:hAnsi="Arial" w:cs="Arial"/>
          <w:sz w:val="20"/>
          <w:szCs w:val="20"/>
          <w:lang w:val="en-US"/>
        </w:rPr>
        <w:t>Cargo: 2º Tesoureiro</w:t>
      </w:r>
    </w:p>
    <w:p w:rsidR="00CC6C87" w:rsidRPr="00D444FB" w:rsidRDefault="00CC6C87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Silas Marchiori Tostes</w:t>
      </w:r>
    </w:p>
    <w:p w:rsidR="00CC6C87" w:rsidRPr="00D444FB" w:rsidRDefault="00CC6C87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>8.521.901 SSP/SP</w:t>
      </w:r>
    </w:p>
    <w:p w:rsidR="00CC6C87" w:rsidRPr="00D444FB" w:rsidRDefault="00CC6C87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022.547.338-00</w:t>
      </w:r>
    </w:p>
    <w:p w:rsidR="00CC6C87" w:rsidRPr="00D444FB" w:rsidRDefault="00CC6C87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CC6C87" w:rsidRPr="00D444FB" w:rsidRDefault="00CC6C87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Batatais/SP</w:t>
      </w:r>
    </w:p>
    <w:p w:rsidR="00CC6C87" w:rsidRPr="00D444FB" w:rsidRDefault="00CC6C87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29/03/1960</w:t>
      </w:r>
    </w:p>
    <w:p w:rsidR="00CC6C87" w:rsidRPr="00D444FB" w:rsidRDefault="00CC6C87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Alameda Hebrom, nº 204 – Vale da Bênção – CEP 18147-000 – Araçariguama/SP.</w:t>
      </w:r>
    </w:p>
    <w:p w:rsidR="00CC6C87" w:rsidRPr="00D444FB" w:rsidRDefault="00CC6C87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 xml:space="preserve"> </w:t>
      </w:r>
      <w:r w:rsidRPr="002022C5">
        <w:rPr>
          <w:rFonts w:ascii="Arial" w:hAnsi="Arial" w:cs="Arial"/>
          <w:color w:val="000000"/>
          <w:sz w:val="20"/>
          <w:szCs w:val="20"/>
        </w:rPr>
        <w:t>silastostes@gmail.com</w:t>
      </w:r>
    </w:p>
    <w:p w:rsidR="00CC6C87" w:rsidRDefault="00CC6C87" w:rsidP="0056341F">
      <w:pPr>
        <w:rPr>
          <w:rFonts w:ascii="Arial" w:hAnsi="Arial" w:cs="Arial"/>
          <w:b/>
        </w:rPr>
      </w:pPr>
    </w:p>
    <w:p w:rsidR="00CC6C87" w:rsidRPr="00D444FB" w:rsidRDefault="00CC6C87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1º Secretário</w:t>
      </w:r>
    </w:p>
    <w:p w:rsidR="00CC6C87" w:rsidRPr="00C40E58" w:rsidRDefault="00CC6C87" w:rsidP="0056341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C40E58">
        <w:rPr>
          <w:rFonts w:ascii="Arial" w:hAnsi="Arial" w:cs="Arial"/>
          <w:sz w:val="20"/>
          <w:szCs w:val="20"/>
          <w:lang w:val="en-US"/>
        </w:rPr>
        <w:t>Nome: Hilder Campagnucci Stutz</w:t>
      </w:r>
    </w:p>
    <w:p w:rsidR="00CC6C87" w:rsidRPr="00C40E58" w:rsidRDefault="00CC6C87" w:rsidP="0056341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C40E58">
        <w:rPr>
          <w:rFonts w:ascii="Arial" w:hAnsi="Arial" w:cs="Arial"/>
          <w:sz w:val="20"/>
          <w:szCs w:val="20"/>
          <w:lang w:val="en-US"/>
        </w:rPr>
        <w:t>RG: 13.128.324 SSP/SP</w:t>
      </w:r>
    </w:p>
    <w:p w:rsidR="00CC6C87" w:rsidRPr="00D444FB" w:rsidRDefault="00CC6C87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951.784.658-49</w:t>
      </w:r>
    </w:p>
    <w:p w:rsidR="00CC6C87" w:rsidRPr="00D444FB" w:rsidRDefault="00CC6C87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CC6C87" w:rsidRPr="00D444FB" w:rsidRDefault="00CC6C87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</w:t>
      </w:r>
    </w:p>
    <w:p w:rsidR="00CC6C87" w:rsidRPr="00D444FB" w:rsidRDefault="00CC6C87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29/01/1959</w:t>
      </w:r>
    </w:p>
    <w:p w:rsidR="00CC6C87" w:rsidRPr="00D444FB" w:rsidRDefault="00CC6C87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Alameda Colômbia, nº 731 – Alphaville – CEP 06470-010 – Baruei/SP</w:t>
      </w:r>
    </w:p>
    <w:p w:rsidR="00CC6C87" w:rsidRPr="00C40E58" w:rsidRDefault="00CC6C87" w:rsidP="0056341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C40E58">
        <w:rPr>
          <w:rFonts w:ascii="Arial" w:hAnsi="Arial" w:cs="Arial"/>
          <w:sz w:val="20"/>
          <w:szCs w:val="20"/>
          <w:lang w:val="en-US"/>
        </w:rPr>
        <w:t>E.mail: admfinanceiro@ipalpha.com.br</w:t>
      </w:r>
    </w:p>
    <w:p w:rsidR="00CC6C87" w:rsidRPr="00C40E58" w:rsidRDefault="00CC6C87" w:rsidP="0056341F">
      <w:pPr>
        <w:rPr>
          <w:rFonts w:ascii="Arial" w:hAnsi="Arial" w:cs="Arial"/>
          <w:b/>
          <w:lang w:val="en-US"/>
        </w:rPr>
      </w:pPr>
    </w:p>
    <w:p w:rsidR="00CC6C87" w:rsidRDefault="00CC6C87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2º Secretário</w:t>
      </w:r>
    </w:p>
    <w:p w:rsidR="00CC6C87" w:rsidRPr="00D444FB" w:rsidRDefault="00CC6C87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Fernando Szymczak</w:t>
      </w:r>
    </w:p>
    <w:p w:rsidR="00CC6C87" w:rsidRPr="00D444FB" w:rsidRDefault="00CC6C87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1.150.651-8 SSP/SP</w:t>
      </w:r>
    </w:p>
    <w:p w:rsidR="00CC6C87" w:rsidRPr="00D444FB" w:rsidRDefault="00CC6C87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161.658.109-34</w:t>
      </w:r>
    </w:p>
    <w:p w:rsidR="00CC6C87" w:rsidRPr="00D444FB" w:rsidRDefault="00CC6C87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CC6C87" w:rsidRPr="00D444FB" w:rsidRDefault="00CC6C87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Mallet/PR</w:t>
      </w:r>
    </w:p>
    <w:p w:rsidR="00CC6C87" w:rsidRPr="00D444FB" w:rsidRDefault="00CC6C87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30/08/1953</w:t>
      </w:r>
    </w:p>
    <w:p w:rsidR="00CC6C87" w:rsidRPr="00D444FB" w:rsidRDefault="00CC6C87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Bom Pastor, nº 500 – Vale da Bênção – CEP 18147-000 – Araçariguama/SP</w:t>
      </w:r>
    </w:p>
    <w:p w:rsidR="00CC6C87" w:rsidRPr="00C40E58" w:rsidRDefault="00CC6C87" w:rsidP="0056341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C40E58">
        <w:rPr>
          <w:rFonts w:ascii="Arial" w:hAnsi="Arial" w:cs="Arial"/>
          <w:sz w:val="20"/>
          <w:szCs w:val="20"/>
          <w:lang w:val="en-US"/>
        </w:rPr>
        <w:t>E.mail: juridico@valedabencao.org.br</w:t>
      </w:r>
    </w:p>
    <w:p w:rsidR="00CC6C87" w:rsidRPr="00C40E58" w:rsidRDefault="00CC6C87" w:rsidP="0056341F">
      <w:pPr>
        <w:rPr>
          <w:rFonts w:ascii="Arial" w:hAnsi="Arial" w:cs="Arial"/>
          <w:lang w:val="en-US"/>
        </w:rPr>
      </w:pPr>
    </w:p>
    <w:p w:rsidR="00CC6C87" w:rsidRPr="00C40E58" w:rsidRDefault="00CC6C87" w:rsidP="0056341F">
      <w:pPr>
        <w:rPr>
          <w:rFonts w:ascii="Arial" w:hAnsi="Arial" w:cs="Arial"/>
          <w:b/>
          <w:lang w:val="en-US"/>
        </w:rPr>
      </w:pPr>
    </w:p>
    <w:p w:rsidR="00CC6C87" w:rsidRPr="00C40E58" w:rsidRDefault="00CC6C87" w:rsidP="0056341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CC6C87" w:rsidRPr="00C40E58" w:rsidRDefault="00CC6C87" w:rsidP="0056341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CC6C87" w:rsidRPr="00C40E58" w:rsidRDefault="00CC6C87" w:rsidP="0056341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CC6C87" w:rsidRPr="00C40E58" w:rsidRDefault="00CC6C87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CC6C87" w:rsidRPr="00C40E58" w:rsidRDefault="00CC6C87" w:rsidP="0056341F">
      <w:pPr>
        <w:rPr>
          <w:rFonts w:ascii="Arial" w:hAnsi="Arial" w:cs="Arial"/>
          <w:b/>
          <w:lang w:val="en-US"/>
        </w:rPr>
      </w:pPr>
    </w:p>
    <w:p w:rsidR="00CC6C87" w:rsidRPr="00C40E58" w:rsidRDefault="00CC6C87" w:rsidP="0056341F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CC6C87" w:rsidRPr="00C40E58" w:rsidRDefault="00CC6C87" w:rsidP="0056341F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CC6C87" w:rsidRPr="00C40E58" w:rsidRDefault="00CC6C87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CC6C87" w:rsidRPr="00C40E58" w:rsidRDefault="00CC6C87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CC6C87" w:rsidRPr="0056341F" w:rsidRDefault="00CC6C87" w:rsidP="00D444FB">
      <w:pPr>
        <w:jc w:val="center"/>
        <w:rPr>
          <w:rFonts w:ascii="Arial" w:hAnsi="Arial" w:cs="Arial"/>
          <w:b/>
          <w:sz w:val="28"/>
          <w:szCs w:val="28"/>
        </w:rPr>
      </w:pPr>
      <w:r w:rsidRPr="0056341F"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CC6C87" w:rsidRPr="0056341F" w:rsidRDefault="00CC6C87" w:rsidP="00D444FB">
      <w:pPr>
        <w:jc w:val="center"/>
        <w:rPr>
          <w:rFonts w:ascii="Arial" w:hAnsi="Arial" w:cs="Arial"/>
          <w:sz w:val="28"/>
          <w:szCs w:val="28"/>
        </w:rPr>
      </w:pPr>
      <w:r w:rsidRPr="0056341F"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CC6C87" w:rsidRPr="0056341F" w:rsidRDefault="00CC6C87" w:rsidP="00D444FB">
      <w:pPr>
        <w:jc w:val="center"/>
        <w:rPr>
          <w:rFonts w:ascii="Arial" w:hAnsi="Arial" w:cs="Arial"/>
          <w:b/>
        </w:rPr>
      </w:pPr>
    </w:p>
    <w:p w:rsidR="00CC6C87" w:rsidRDefault="00CC6C87" w:rsidP="00D444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Nome da Organização: Associação Educacional e Beneficente Vale da Bênção</w:t>
      </w:r>
    </w:p>
    <w:p w:rsidR="00CC6C87" w:rsidRDefault="00CC6C87" w:rsidP="00D444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Nº do CNPJ: 50.811.330/0001-35</w:t>
      </w:r>
    </w:p>
    <w:p w:rsidR="00CC6C87" w:rsidRDefault="00CC6C87" w:rsidP="00D444FB">
      <w:pPr>
        <w:spacing w:line="360" w:lineRule="auto"/>
        <w:rPr>
          <w:rFonts w:ascii="Arial" w:hAnsi="Arial" w:cs="Arial"/>
          <w:b/>
        </w:rPr>
      </w:pPr>
    </w:p>
    <w:p w:rsidR="00CC6C87" w:rsidRDefault="00CC6C87" w:rsidP="00D444FB">
      <w:p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3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–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CONSELHO FISCAL</w:t>
      </w:r>
    </w:p>
    <w:p w:rsidR="00CC6C87" w:rsidRPr="0056341F" w:rsidRDefault="00CC6C87" w:rsidP="00D444FB">
      <w:pPr>
        <w:spacing w:line="360" w:lineRule="auto"/>
        <w:rPr>
          <w:rFonts w:ascii="Arial" w:hAnsi="Arial" w:cs="Arial"/>
          <w:b/>
          <w:u w:val="single"/>
        </w:rPr>
      </w:pP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Presidente do Conselho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Elio Zarpelon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4.268.499-0 SSP/SP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410.300.288-34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Potirendaba/SP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26/12/1951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Apiacás, nº 600, Apto. 154 – Perdizes – CEP 05017-020 – São Paulo/SP</w:t>
      </w:r>
    </w:p>
    <w:p w:rsidR="00CC6C87" w:rsidRPr="00C40E58" w:rsidRDefault="00CC6C87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C40E58">
        <w:rPr>
          <w:rFonts w:ascii="Arial" w:hAnsi="Arial" w:cs="Arial"/>
          <w:sz w:val="20"/>
          <w:szCs w:val="20"/>
          <w:lang w:val="en-US"/>
        </w:rPr>
        <w:t>E.mail: ezarpelon@uol.com.br</w:t>
      </w:r>
    </w:p>
    <w:p w:rsidR="00CC6C87" w:rsidRPr="00C40E58" w:rsidRDefault="00CC6C87" w:rsidP="00D444FB">
      <w:pPr>
        <w:spacing w:line="360" w:lineRule="auto"/>
        <w:rPr>
          <w:rFonts w:ascii="Arial" w:hAnsi="Arial" w:cs="Arial"/>
          <w:b/>
          <w:lang w:val="en-US"/>
        </w:rPr>
      </w:pP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1º Membro do Conselho Fiscal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Jonathan Ferreira dos Santos Junior</w:t>
      </w:r>
    </w:p>
    <w:p w:rsidR="00CC6C87" w:rsidRPr="00C40E58" w:rsidRDefault="00CC6C87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C40E58">
        <w:rPr>
          <w:rFonts w:ascii="Arial" w:hAnsi="Arial" w:cs="Arial"/>
          <w:sz w:val="20"/>
          <w:szCs w:val="20"/>
          <w:lang w:val="en-US"/>
        </w:rPr>
        <w:t>RG: 15.631.065-X SSP/SP</w:t>
      </w:r>
    </w:p>
    <w:p w:rsidR="00CC6C87" w:rsidRPr="00C40E58" w:rsidRDefault="00CC6C87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C40E58">
        <w:rPr>
          <w:rFonts w:ascii="Arial" w:hAnsi="Arial" w:cs="Arial"/>
          <w:sz w:val="20"/>
          <w:szCs w:val="20"/>
          <w:lang w:val="en-US"/>
        </w:rPr>
        <w:t>CPF: 659.696.344-68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Cianorte/PR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01/11/1968</w:t>
      </w:r>
    </w:p>
    <w:p w:rsidR="00CC6C87" w:rsidRPr="00C64B19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C64B19">
        <w:rPr>
          <w:rFonts w:ascii="Arial" w:hAnsi="Arial" w:cs="Arial"/>
          <w:sz w:val="20"/>
          <w:szCs w:val="20"/>
        </w:rPr>
        <w:t xml:space="preserve">Endereço completo (inclusive com CEP): Rua Vitorino Carmilo, nº 830, Apto. 33, Bloco A – Barra Funda. CEP 01153-000 – São Paulo/SP. </w:t>
      </w:r>
    </w:p>
    <w:p w:rsidR="00CC6C87" w:rsidRPr="00C64B19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C64B19">
        <w:rPr>
          <w:rFonts w:ascii="Arial" w:hAnsi="Arial" w:cs="Arial"/>
          <w:sz w:val="20"/>
          <w:szCs w:val="20"/>
        </w:rPr>
        <w:t>E.mail: juridico@valedabencao.org.br</w:t>
      </w:r>
    </w:p>
    <w:p w:rsidR="00CC6C87" w:rsidRDefault="00CC6C87" w:rsidP="00D444FB">
      <w:pPr>
        <w:rPr>
          <w:rFonts w:ascii="Arial" w:hAnsi="Arial" w:cs="Arial"/>
          <w:b/>
        </w:rPr>
      </w:pP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2º Membro do Conselho Fiscal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José Roberto Euzébio de Carvalho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25.987.690-2 SSP/SP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158.217.298-66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Arandu/SP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08/10/1972</w:t>
      </w:r>
    </w:p>
    <w:p w:rsidR="00CC6C87" w:rsidRPr="00D444FB" w:rsidRDefault="00CC6C87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Bom Pastor, nº 300 – Vale da Bênção – CEP 18147-000 – Araçariguama/SP.</w:t>
      </w:r>
    </w:p>
    <w:p w:rsidR="00CC6C87" w:rsidRPr="00C40E58" w:rsidRDefault="00CC6C87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C40E58">
        <w:rPr>
          <w:rFonts w:ascii="Arial" w:hAnsi="Arial" w:cs="Arial"/>
          <w:sz w:val="20"/>
          <w:szCs w:val="20"/>
          <w:lang w:val="en-US"/>
        </w:rPr>
        <w:t>E.mail: juridico@valedabencao.org.br</w:t>
      </w:r>
    </w:p>
    <w:sectPr w:rsidR="00CC6C87" w:rsidRPr="00C40E58" w:rsidSect="0056341F">
      <w:pgSz w:w="11906" w:h="16838"/>
      <w:pgMar w:top="899" w:right="1701" w:bottom="1417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341F"/>
    <w:rsid w:val="0001558E"/>
    <w:rsid w:val="00060EB8"/>
    <w:rsid w:val="000F24F2"/>
    <w:rsid w:val="002022C5"/>
    <w:rsid w:val="00290D75"/>
    <w:rsid w:val="003945F4"/>
    <w:rsid w:val="003C0C48"/>
    <w:rsid w:val="004436BD"/>
    <w:rsid w:val="004922C5"/>
    <w:rsid w:val="004B6A90"/>
    <w:rsid w:val="0056341F"/>
    <w:rsid w:val="006024E6"/>
    <w:rsid w:val="00610B80"/>
    <w:rsid w:val="00655751"/>
    <w:rsid w:val="00656CED"/>
    <w:rsid w:val="00810529"/>
    <w:rsid w:val="00826662"/>
    <w:rsid w:val="00926061"/>
    <w:rsid w:val="00993B56"/>
    <w:rsid w:val="009B30C9"/>
    <w:rsid w:val="00B2259C"/>
    <w:rsid w:val="00C40E58"/>
    <w:rsid w:val="00C64B19"/>
    <w:rsid w:val="00C95913"/>
    <w:rsid w:val="00CB2D06"/>
    <w:rsid w:val="00CC6C87"/>
    <w:rsid w:val="00D15ED3"/>
    <w:rsid w:val="00D444FB"/>
    <w:rsid w:val="00E55C31"/>
    <w:rsid w:val="00F37B35"/>
    <w:rsid w:val="00F53AFE"/>
    <w:rsid w:val="00FE0F50"/>
    <w:rsid w:val="00FF5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662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safesenderemail2">
    <w:name w:val="unsafesenderemail2"/>
    <w:basedOn w:val="DefaultParagraphFont"/>
    <w:uiPriority w:val="99"/>
    <w:rsid w:val="0065575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543</Words>
  <Characters>2938</Characters>
  <Application>Microsoft Office Outlook</Application>
  <DocSecurity>0</DocSecurity>
  <Lines>0</Lines>
  <Paragraphs>0</Paragraphs>
  <ScaleCrop>false</ScaleCrop>
  <Company>SAS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IDENTIFICAÇÃO E QUALIFICAÇÃO</dc:title>
  <dc:subject/>
  <dc:creator>d534795</dc:creator>
  <cp:keywords/>
  <dc:description/>
  <cp:lastModifiedBy>d534795</cp:lastModifiedBy>
  <cp:revision>3</cp:revision>
  <dcterms:created xsi:type="dcterms:W3CDTF">2015-02-13T17:42:00Z</dcterms:created>
  <dcterms:modified xsi:type="dcterms:W3CDTF">2015-02-13T17:43:00Z</dcterms:modified>
</cp:coreProperties>
</file>